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C605D" w14:textId="77777777" w:rsidR="00EB0909" w:rsidRPr="007B01CF" w:rsidRDefault="00EB0909" w:rsidP="00EB0909">
      <w:pPr>
        <w:rPr>
          <w:rFonts w:asciiTheme="minorHAnsi" w:hAnsiTheme="minorHAnsi"/>
        </w:rPr>
      </w:pPr>
      <w:r w:rsidRPr="007B01CF">
        <w:rPr>
          <w:rFonts w:asciiTheme="minorHAnsi" w:hAnsiTheme="minorHAnsi"/>
        </w:rPr>
        <w:t>Lom kommune</w:t>
      </w:r>
    </w:p>
    <w:p w14:paraId="6AA12074" w14:textId="5C3B4774" w:rsidR="00D7129D" w:rsidRPr="007B01CF" w:rsidRDefault="00EB0909" w:rsidP="007B01CF">
      <w:pPr>
        <w:rPr>
          <w:rFonts w:asciiTheme="minorHAnsi" w:hAnsiTheme="minorHAnsi"/>
        </w:rPr>
      </w:pPr>
      <w:r w:rsidRPr="007B01CF">
        <w:rPr>
          <w:rFonts w:asciiTheme="minorHAnsi" w:hAnsiTheme="minorHAnsi"/>
        </w:rPr>
        <w:t xml:space="preserve">v/ </w:t>
      </w:r>
      <w:r w:rsidR="00F32ADC" w:rsidRPr="007B01CF">
        <w:rPr>
          <w:rFonts w:asciiTheme="minorHAnsi" w:hAnsiTheme="minorHAnsi"/>
        </w:rPr>
        <w:t>Jan Runar Tangstad</w:t>
      </w:r>
      <w:r w:rsidR="007B01CF">
        <w:rPr>
          <w:rFonts w:asciiTheme="minorHAnsi" w:hAnsiTheme="minorHAnsi"/>
        </w:rPr>
        <w:tab/>
      </w:r>
      <w:r w:rsidR="007B01CF">
        <w:rPr>
          <w:rFonts w:asciiTheme="minorHAnsi" w:hAnsiTheme="minorHAnsi"/>
        </w:rPr>
        <w:tab/>
      </w:r>
      <w:r w:rsidR="007B01CF">
        <w:rPr>
          <w:rFonts w:asciiTheme="minorHAnsi" w:hAnsiTheme="minorHAnsi"/>
        </w:rPr>
        <w:tab/>
      </w:r>
      <w:r w:rsidR="007B01CF">
        <w:rPr>
          <w:rFonts w:asciiTheme="minorHAnsi" w:hAnsiTheme="minorHAnsi"/>
        </w:rPr>
        <w:tab/>
      </w:r>
      <w:r w:rsidR="007B01CF">
        <w:rPr>
          <w:rFonts w:asciiTheme="minorHAnsi" w:hAnsiTheme="minorHAnsi"/>
        </w:rPr>
        <w:tab/>
      </w:r>
      <w:r w:rsidR="007B01CF">
        <w:rPr>
          <w:rFonts w:asciiTheme="minorHAnsi" w:hAnsiTheme="minorHAnsi"/>
        </w:rPr>
        <w:tab/>
      </w:r>
      <w:r w:rsidR="007B01CF">
        <w:rPr>
          <w:rFonts w:asciiTheme="minorHAnsi" w:hAnsiTheme="minorHAnsi"/>
        </w:rPr>
        <w:tab/>
      </w:r>
      <w:r w:rsidR="007B01CF">
        <w:rPr>
          <w:rFonts w:asciiTheme="minorHAnsi" w:hAnsiTheme="minorHAnsi"/>
        </w:rPr>
        <w:tab/>
      </w:r>
      <w:r w:rsidR="00AA6279" w:rsidRPr="007B01CF">
        <w:rPr>
          <w:rFonts w:asciiTheme="minorHAnsi" w:hAnsiTheme="minorHAnsi" w:cs="Arial"/>
        </w:rPr>
        <w:t>[</w:t>
      </w:r>
      <w:r w:rsidR="00A72694" w:rsidRPr="007B01CF">
        <w:rPr>
          <w:rFonts w:asciiTheme="minorHAnsi" w:hAnsiTheme="minorHAnsi" w:cs="Arial"/>
          <w:highlight w:val="yellow"/>
        </w:rPr>
        <w:t>Sted</w:t>
      </w:r>
      <w:r w:rsidR="00D7129D" w:rsidRPr="007B01CF">
        <w:rPr>
          <w:rFonts w:asciiTheme="minorHAnsi" w:hAnsiTheme="minorHAnsi" w:cs="Arial"/>
        </w:rPr>
        <w:t xml:space="preserve">, </w:t>
      </w:r>
      <w:r w:rsidR="00D7129D" w:rsidRPr="007B01CF">
        <w:rPr>
          <w:rFonts w:asciiTheme="minorHAnsi" w:hAnsiTheme="minorHAnsi" w:cs="Arial"/>
          <w:highlight w:val="yellow"/>
        </w:rPr>
        <w:t>dd.mm.åååå</w:t>
      </w:r>
      <w:r w:rsidR="00AA6279" w:rsidRPr="007B01CF">
        <w:rPr>
          <w:rFonts w:asciiTheme="minorHAnsi" w:hAnsiTheme="minorHAnsi" w:cs="Arial"/>
        </w:rPr>
        <w:t>]</w:t>
      </w:r>
    </w:p>
    <w:p w14:paraId="1AD4069D" w14:textId="77777777" w:rsidR="007B01CF" w:rsidRDefault="007B01CF" w:rsidP="00A72694">
      <w:pPr>
        <w:rPr>
          <w:rFonts w:asciiTheme="minorHAnsi" w:hAnsiTheme="minorHAnsi" w:cs="Arial"/>
          <w:highlight w:val="yellow"/>
        </w:rPr>
      </w:pPr>
    </w:p>
    <w:p w14:paraId="037EA886" w14:textId="5607DD4F" w:rsidR="00D7129D" w:rsidRPr="007B01CF" w:rsidRDefault="00D7129D" w:rsidP="00A72694">
      <w:pPr>
        <w:rPr>
          <w:rFonts w:asciiTheme="minorHAnsi" w:hAnsiTheme="minorHAnsi" w:cs="Arial"/>
        </w:rPr>
      </w:pPr>
    </w:p>
    <w:p w14:paraId="2D13D208" w14:textId="77777777" w:rsidR="00D7129D" w:rsidRPr="007B01CF" w:rsidRDefault="00FF7C14" w:rsidP="00A72694">
      <w:pPr>
        <w:pStyle w:val="Overskrift1"/>
        <w:rPr>
          <w:rFonts w:asciiTheme="minorHAnsi" w:hAnsiTheme="minorHAnsi"/>
        </w:rPr>
      </w:pPr>
      <w:r w:rsidRPr="007B01CF">
        <w:rPr>
          <w:rFonts w:asciiTheme="minorHAnsi" w:hAnsiTheme="minorHAnsi"/>
        </w:rPr>
        <w:t>Tilbudsbrev</w:t>
      </w:r>
    </w:p>
    <w:p w14:paraId="6C6D3CF8" w14:textId="77777777" w:rsidR="00D7129D" w:rsidRPr="007B01CF" w:rsidRDefault="00D7129D" w:rsidP="00A72694">
      <w:pPr>
        <w:rPr>
          <w:rFonts w:asciiTheme="minorHAnsi" w:hAnsiTheme="minorHAnsi"/>
        </w:rPr>
      </w:pPr>
    </w:p>
    <w:p w14:paraId="759B6199" w14:textId="4D5CE7EF" w:rsidR="00EB0909" w:rsidRPr="007B01CF" w:rsidRDefault="00EB0909" w:rsidP="00EB0909">
      <w:pPr>
        <w:rPr>
          <w:rFonts w:asciiTheme="minorHAnsi" w:hAnsiTheme="minorHAnsi"/>
        </w:rPr>
      </w:pPr>
      <w:r w:rsidRPr="007B01CF">
        <w:rPr>
          <w:rFonts w:asciiTheme="minorHAnsi" w:hAnsiTheme="minorHAnsi"/>
        </w:rPr>
        <w:t xml:space="preserve">Vi leverer med dette tilbud i den kunngjorte konkurransen om </w:t>
      </w:r>
      <w:r w:rsidR="00C71B9C">
        <w:rPr>
          <w:rFonts w:asciiTheme="minorHAnsi" w:hAnsiTheme="minorHAnsi"/>
        </w:rPr>
        <w:t>a</w:t>
      </w:r>
      <w:r w:rsidRPr="007B01CF">
        <w:rPr>
          <w:rFonts w:asciiTheme="minorHAnsi" w:hAnsiTheme="minorHAnsi"/>
        </w:rPr>
        <w:t xml:space="preserve">sfaltering i Lom kommune </w:t>
      </w:r>
      <w:r w:rsidR="00F32ADC" w:rsidRPr="007B01CF">
        <w:rPr>
          <w:rFonts w:asciiTheme="minorHAnsi" w:hAnsiTheme="minorHAnsi"/>
        </w:rPr>
        <w:t>202</w:t>
      </w:r>
      <w:r w:rsidR="00A128F6" w:rsidRPr="007B01CF">
        <w:rPr>
          <w:rFonts w:asciiTheme="minorHAnsi" w:hAnsiTheme="minorHAnsi"/>
        </w:rPr>
        <w:t>6</w:t>
      </w:r>
      <w:r w:rsidR="0065627F" w:rsidRPr="007B01CF">
        <w:rPr>
          <w:rFonts w:asciiTheme="minorHAnsi" w:hAnsiTheme="minorHAnsi"/>
        </w:rPr>
        <w:t xml:space="preserve">. </w:t>
      </w:r>
    </w:p>
    <w:p w14:paraId="64FC1F52" w14:textId="77777777" w:rsidR="00A72694" w:rsidRPr="007B01CF" w:rsidRDefault="00A72694" w:rsidP="00A72694">
      <w:pPr>
        <w:rPr>
          <w:rFonts w:asciiTheme="minorHAnsi" w:hAnsiTheme="minorHAnsi"/>
        </w:rPr>
      </w:pPr>
    </w:p>
    <w:p w14:paraId="374A66A1" w14:textId="77777777" w:rsidR="00A72694" w:rsidRPr="007B01CF" w:rsidRDefault="00AF37FA" w:rsidP="00A72694">
      <w:pPr>
        <w:rPr>
          <w:rFonts w:asciiTheme="minorHAnsi" w:hAnsiTheme="minorHAnsi"/>
          <w:b/>
        </w:rPr>
      </w:pPr>
      <w:r w:rsidRPr="007B01CF">
        <w:rPr>
          <w:rFonts w:asciiTheme="minorHAnsi" w:hAnsiTheme="minorHAnsi"/>
          <w:b/>
        </w:rPr>
        <w:t>Tilbyders kontaktinformasjon:</w:t>
      </w:r>
    </w:p>
    <w:p w14:paraId="3C500029" w14:textId="77777777" w:rsidR="00A72694" w:rsidRPr="007B01CF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0"/>
        <w:gridCol w:w="6290"/>
      </w:tblGrid>
      <w:tr w:rsidR="00A72694" w:rsidRPr="007B01CF" w14:paraId="6FFCDF23" w14:textId="77777777" w:rsidTr="0073483B">
        <w:tc>
          <w:tcPr>
            <w:tcW w:w="3060" w:type="dxa"/>
          </w:tcPr>
          <w:p w14:paraId="6422FE48" w14:textId="77777777" w:rsidR="00A72694" w:rsidRPr="007B01CF" w:rsidRDefault="00A72694" w:rsidP="00A72694">
            <w:pPr>
              <w:rPr>
                <w:rFonts w:asciiTheme="minorHAnsi" w:hAnsiTheme="minorHAnsi"/>
                <w:b/>
              </w:rPr>
            </w:pPr>
            <w:r w:rsidRPr="007B01CF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290" w:type="dxa"/>
          </w:tcPr>
          <w:p w14:paraId="2D8204BF" w14:textId="77777777" w:rsidR="00A72694" w:rsidRPr="007B01CF" w:rsidRDefault="00AA6279" w:rsidP="00A7269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7B01CF" w14:paraId="723C075A" w14:textId="77777777" w:rsidTr="0073483B">
        <w:tc>
          <w:tcPr>
            <w:tcW w:w="3060" w:type="dxa"/>
          </w:tcPr>
          <w:p w14:paraId="5309340E" w14:textId="77777777" w:rsidR="00A72694" w:rsidRPr="007B01CF" w:rsidRDefault="00A72694" w:rsidP="00A72694">
            <w:pPr>
              <w:rPr>
                <w:rFonts w:asciiTheme="minorHAnsi" w:hAnsiTheme="minorHAnsi"/>
                <w:b/>
              </w:rPr>
            </w:pPr>
            <w:r w:rsidRPr="007B01CF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290" w:type="dxa"/>
          </w:tcPr>
          <w:p w14:paraId="231EDE1F" w14:textId="77777777" w:rsidR="00A72694" w:rsidRPr="007B01CF" w:rsidRDefault="00AA6279" w:rsidP="00A7269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  <w:highlight w:val="yellow"/>
              </w:rPr>
              <w:t>[Sett inn organisasjonsnr.]</w:t>
            </w:r>
          </w:p>
        </w:tc>
      </w:tr>
      <w:tr w:rsidR="00A72694" w:rsidRPr="007B01CF" w14:paraId="3D6EC47B" w14:textId="77777777" w:rsidTr="0073483B">
        <w:tc>
          <w:tcPr>
            <w:tcW w:w="3060" w:type="dxa"/>
          </w:tcPr>
          <w:p w14:paraId="03F2FB77" w14:textId="77777777" w:rsidR="00A72694" w:rsidRPr="007B01CF" w:rsidRDefault="00A72694" w:rsidP="00A72694">
            <w:pPr>
              <w:rPr>
                <w:rFonts w:asciiTheme="minorHAnsi" w:hAnsiTheme="minorHAnsi"/>
                <w:b/>
              </w:rPr>
            </w:pPr>
            <w:r w:rsidRPr="007B01CF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290" w:type="dxa"/>
          </w:tcPr>
          <w:p w14:paraId="1BA5A9C6" w14:textId="77777777" w:rsidR="00A72694" w:rsidRPr="007B01CF" w:rsidRDefault="00AA6279" w:rsidP="00A7269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7B01CF" w14:paraId="57CCA1D5" w14:textId="77777777" w:rsidTr="0073483B">
        <w:tc>
          <w:tcPr>
            <w:tcW w:w="3060" w:type="dxa"/>
          </w:tcPr>
          <w:p w14:paraId="5D747B53" w14:textId="77777777" w:rsidR="00A72694" w:rsidRPr="007B01CF" w:rsidRDefault="00A72694" w:rsidP="00A72694">
            <w:pPr>
              <w:rPr>
                <w:rFonts w:asciiTheme="minorHAnsi" w:hAnsiTheme="minorHAnsi"/>
                <w:b/>
              </w:rPr>
            </w:pPr>
            <w:r w:rsidRPr="007B01CF">
              <w:rPr>
                <w:rFonts w:asciiTheme="minorHAnsi" w:hAnsiTheme="minorHAnsi"/>
                <w:b/>
              </w:rPr>
              <w:t>Postnr. og poststed:</w:t>
            </w:r>
          </w:p>
        </w:tc>
        <w:tc>
          <w:tcPr>
            <w:tcW w:w="6290" w:type="dxa"/>
          </w:tcPr>
          <w:p w14:paraId="58ABF46B" w14:textId="77777777" w:rsidR="00A72694" w:rsidRPr="007B01CF" w:rsidRDefault="00AA6279" w:rsidP="00AA6279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7B01CF" w14:paraId="1055768F" w14:textId="77777777" w:rsidTr="0073483B">
        <w:tc>
          <w:tcPr>
            <w:tcW w:w="3060" w:type="dxa"/>
          </w:tcPr>
          <w:p w14:paraId="606956F9" w14:textId="0D3D7CB2" w:rsidR="00A72694" w:rsidRPr="007B01CF" w:rsidRDefault="00A72694" w:rsidP="00A72694">
            <w:pPr>
              <w:rPr>
                <w:rFonts w:asciiTheme="minorHAnsi" w:hAnsiTheme="minorHAnsi"/>
                <w:b/>
              </w:rPr>
            </w:pPr>
            <w:r w:rsidRPr="007B01CF">
              <w:rPr>
                <w:rFonts w:asciiTheme="minorHAnsi" w:hAnsiTheme="minorHAnsi"/>
                <w:b/>
              </w:rPr>
              <w:t>Kontaktperson</w:t>
            </w:r>
            <w:r w:rsidR="0073483B" w:rsidRPr="007B01CF">
              <w:rPr>
                <w:rFonts w:asciiTheme="minorHAnsi" w:hAnsiTheme="minorHAnsi"/>
                <w:b/>
              </w:rPr>
              <w:t xml:space="preserve"> konkurrans</w:t>
            </w:r>
            <w:r w:rsidRPr="007B01CF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6290" w:type="dxa"/>
          </w:tcPr>
          <w:p w14:paraId="443A6C31" w14:textId="77777777" w:rsidR="00A72694" w:rsidRPr="007B01CF" w:rsidRDefault="00AA6279" w:rsidP="00A7269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7B01CF" w14:paraId="7C25C7EE" w14:textId="77777777" w:rsidTr="0073483B">
        <w:tc>
          <w:tcPr>
            <w:tcW w:w="3060" w:type="dxa"/>
          </w:tcPr>
          <w:p w14:paraId="39B20EDC" w14:textId="77777777" w:rsidR="00A72694" w:rsidRPr="007B01CF" w:rsidRDefault="00A72694" w:rsidP="00A72694">
            <w:pPr>
              <w:rPr>
                <w:rFonts w:asciiTheme="minorHAnsi" w:hAnsiTheme="minorHAnsi"/>
                <w:b/>
              </w:rPr>
            </w:pPr>
            <w:r w:rsidRPr="007B01CF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290" w:type="dxa"/>
          </w:tcPr>
          <w:p w14:paraId="7EF0EFA0" w14:textId="77777777" w:rsidR="00A72694" w:rsidRPr="007B01CF" w:rsidRDefault="00AA6279" w:rsidP="00AA6279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7B01CF" w14:paraId="78629966" w14:textId="77777777" w:rsidTr="0073483B">
        <w:tc>
          <w:tcPr>
            <w:tcW w:w="3060" w:type="dxa"/>
          </w:tcPr>
          <w:p w14:paraId="5073EA93" w14:textId="77777777" w:rsidR="00A72694" w:rsidRPr="007B01CF" w:rsidRDefault="00A72694" w:rsidP="00A72694">
            <w:pPr>
              <w:rPr>
                <w:rFonts w:asciiTheme="minorHAnsi" w:hAnsiTheme="minorHAnsi"/>
                <w:b/>
              </w:rPr>
            </w:pPr>
            <w:r w:rsidRPr="007B01CF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290" w:type="dxa"/>
          </w:tcPr>
          <w:p w14:paraId="09FADFA6" w14:textId="77777777" w:rsidR="00A72694" w:rsidRPr="007B01CF" w:rsidRDefault="00AA6279" w:rsidP="00A7269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  <w:tr w:rsidR="0073483B" w:rsidRPr="007B01CF" w14:paraId="71834637" w14:textId="77777777" w:rsidTr="0073483B">
        <w:tc>
          <w:tcPr>
            <w:tcW w:w="3060" w:type="dxa"/>
          </w:tcPr>
          <w:p w14:paraId="198DA76A" w14:textId="5FF66F71" w:rsidR="0073483B" w:rsidRPr="007B01CF" w:rsidRDefault="0073483B" w:rsidP="0073483B">
            <w:pPr>
              <w:rPr>
                <w:rFonts w:asciiTheme="minorHAnsi" w:hAnsiTheme="minorHAnsi"/>
                <w:b/>
              </w:rPr>
            </w:pPr>
            <w:r w:rsidRPr="007B01CF">
              <w:rPr>
                <w:rFonts w:asciiTheme="minorHAnsi" w:hAnsiTheme="minorHAnsi"/>
                <w:b/>
              </w:rPr>
              <w:t>Signeringsansvarlig avtale:</w:t>
            </w:r>
          </w:p>
        </w:tc>
        <w:tc>
          <w:tcPr>
            <w:tcW w:w="6290" w:type="dxa"/>
          </w:tcPr>
          <w:p w14:paraId="6A5C49AC" w14:textId="0C1E325F" w:rsidR="0073483B" w:rsidRPr="007B01CF" w:rsidRDefault="0073483B" w:rsidP="0073483B">
            <w:pPr>
              <w:rPr>
                <w:rFonts w:asciiTheme="minorHAnsi" w:hAnsiTheme="minorHAnsi"/>
                <w:highlight w:val="yellow"/>
              </w:rPr>
            </w:pPr>
            <w:r w:rsidRPr="007B01CF">
              <w:rPr>
                <w:rFonts w:asciiTheme="minorHAnsi" w:hAnsiTheme="minorHAnsi"/>
                <w:highlight w:val="yellow"/>
              </w:rPr>
              <w:t>[Sett inn navn og tittel]</w:t>
            </w:r>
          </w:p>
        </w:tc>
      </w:tr>
      <w:tr w:rsidR="0073483B" w:rsidRPr="007B01CF" w14:paraId="5F4182F9" w14:textId="77777777" w:rsidTr="0073483B">
        <w:tc>
          <w:tcPr>
            <w:tcW w:w="3060" w:type="dxa"/>
          </w:tcPr>
          <w:p w14:paraId="522F371B" w14:textId="22E7E3F6" w:rsidR="0073483B" w:rsidRPr="007B01CF" w:rsidRDefault="0073483B" w:rsidP="0073483B">
            <w:pPr>
              <w:rPr>
                <w:rFonts w:asciiTheme="minorHAnsi" w:hAnsiTheme="minorHAnsi"/>
                <w:b/>
              </w:rPr>
            </w:pPr>
            <w:r w:rsidRPr="007B01CF">
              <w:rPr>
                <w:rFonts w:asciiTheme="minorHAnsi" w:hAnsiTheme="minorHAnsi"/>
                <w:b/>
              </w:rPr>
              <w:t>Kontaktperson i avtaletid:</w:t>
            </w:r>
          </w:p>
        </w:tc>
        <w:tc>
          <w:tcPr>
            <w:tcW w:w="6290" w:type="dxa"/>
          </w:tcPr>
          <w:p w14:paraId="7861E956" w14:textId="11AFDE17" w:rsidR="0073483B" w:rsidRPr="007B01CF" w:rsidRDefault="0073483B" w:rsidP="0073483B">
            <w:pPr>
              <w:rPr>
                <w:rFonts w:asciiTheme="minorHAnsi" w:hAnsiTheme="minorHAnsi"/>
                <w:highlight w:val="yellow"/>
              </w:rPr>
            </w:pPr>
            <w:r w:rsidRPr="007B01CF">
              <w:rPr>
                <w:rFonts w:asciiTheme="minorHAnsi" w:hAnsiTheme="minorHAnsi"/>
                <w:highlight w:val="yellow"/>
              </w:rPr>
              <w:t>[Sett inn navn, tittel, e-post og telefon for kontaktperson i avtaletid]</w:t>
            </w:r>
          </w:p>
        </w:tc>
      </w:tr>
    </w:tbl>
    <w:p w14:paraId="1355A403" w14:textId="77777777" w:rsidR="007B01CF" w:rsidRDefault="007B01CF" w:rsidP="00DF2134">
      <w:pPr>
        <w:rPr>
          <w:rFonts w:asciiTheme="minorHAnsi" w:hAnsiTheme="minorHAnsi"/>
          <w:b/>
        </w:rPr>
      </w:pPr>
    </w:p>
    <w:p w14:paraId="098BF999" w14:textId="52D0122A" w:rsidR="00DF2134" w:rsidRPr="007B01CF" w:rsidRDefault="00DF2134" w:rsidP="00DF2134">
      <w:pPr>
        <w:rPr>
          <w:rFonts w:asciiTheme="minorHAnsi" w:hAnsiTheme="minorHAnsi"/>
          <w:b/>
        </w:rPr>
      </w:pPr>
      <w:r w:rsidRPr="007B01CF">
        <w:rPr>
          <w:rFonts w:asciiTheme="minorHAnsi" w:hAnsiTheme="minorHAnsi"/>
          <w:b/>
        </w:rPr>
        <w:t>Sjekkliste for dokumentasjon som skal leveres sammen med tilbudet: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5139"/>
        <w:gridCol w:w="1518"/>
      </w:tblGrid>
      <w:tr w:rsidR="00DF2134" w:rsidRPr="007B01CF" w14:paraId="1A564587" w14:textId="77777777" w:rsidTr="0019235A">
        <w:tc>
          <w:tcPr>
            <w:tcW w:w="2405" w:type="dxa"/>
          </w:tcPr>
          <w:p w14:paraId="59F3117C" w14:textId="77777777" w:rsidR="00DF2134" w:rsidRPr="007B01CF" w:rsidRDefault="00DF2134" w:rsidP="00DF2134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139" w:type="dxa"/>
          </w:tcPr>
          <w:p w14:paraId="5CF2B702" w14:textId="77777777" w:rsidR="00DF2134" w:rsidRPr="007B01CF" w:rsidRDefault="00DF2134" w:rsidP="00DF2134">
            <w:pPr>
              <w:rPr>
                <w:rFonts w:asciiTheme="minorHAnsi" w:hAnsiTheme="minorHAnsi"/>
                <w:b/>
              </w:rPr>
            </w:pPr>
            <w:r w:rsidRPr="007B01CF">
              <w:rPr>
                <w:rFonts w:asciiTheme="minorHAnsi" w:hAnsiTheme="minorHAnsi"/>
                <w:b/>
              </w:rPr>
              <w:t>Vedlagte dokumenter (utfylt/ besvart)</w:t>
            </w:r>
          </w:p>
        </w:tc>
        <w:tc>
          <w:tcPr>
            <w:tcW w:w="1518" w:type="dxa"/>
          </w:tcPr>
          <w:p w14:paraId="6663B652" w14:textId="77777777" w:rsidR="00DF2134" w:rsidRPr="007B01CF" w:rsidRDefault="00DF2134" w:rsidP="00DF2134">
            <w:pPr>
              <w:rPr>
                <w:rFonts w:asciiTheme="minorHAnsi" w:hAnsiTheme="minorHAnsi"/>
                <w:b/>
              </w:rPr>
            </w:pPr>
            <w:r w:rsidRPr="007B01CF">
              <w:rPr>
                <w:rFonts w:asciiTheme="minorHAnsi" w:hAnsiTheme="minorHAnsi"/>
                <w:b/>
              </w:rPr>
              <w:t>Kryss av</w:t>
            </w:r>
          </w:p>
        </w:tc>
      </w:tr>
      <w:tr w:rsidR="00DF2134" w:rsidRPr="007B01CF" w14:paraId="36E2F415" w14:textId="77777777" w:rsidTr="0019235A">
        <w:tc>
          <w:tcPr>
            <w:tcW w:w="2405" w:type="dxa"/>
          </w:tcPr>
          <w:p w14:paraId="7AB6086F" w14:textId="77777777" w:rsidR="00DF2134" w:rsidRPr="007B01CF" w:rsidRDefault="00DF2134" w:rsidP="00DF213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</w:rPr>
              <w:t>Vedlegg 1</w:t>
            </w:r>
          </w:p>
        </w:tc>
        <w:tc>
          <w:tcPr>
            <w:tcW w:w="5139" w:type="dxa"/>
          </w:tcPr>
          <w:p w14:paraId="346E7399" w14:textId="6D0FBE70" w:rsidR="00DF2134" w:rsidRPr="007B01CF" w:rsidRDefault="00DF2134" w:rsidP="00DF213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</w:rPr>
              <w:t>Tilbudsbrev (dette dokumentet) – utfylt og signert.</w:t>
            </w:r>
          </w:p>
          <w:p w14:paraId="0C55965E" w14:textId="77777777" w:rsidR="00DF2134" w:rsidRPr="007B01CF" w:rsidRDefault="00DF2134" w:rsidP="00DF213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518" w:type="dxa"/>
          </w:tcPr>
          <w:p w14:paraId="4A764933" w14:textId="77777777" w:rsidR="00DF2134" w:rsidRPr="007B01CF" w:rsidRDefault="00DF2134" w:rsidP="00DF2134">
            <w:pPr>
              <w:rPr>
                <w:rFonts w:asciiTheme="minorHAnsi" w:hAnsiTheme="minorHAnsi"/>
              </w:rPr>
            </w:pPr>
          </w:p>
        </w:tc>
      </w:tr>
      <w:tr w:rsidR="00DF2134" w:rsidRPr="007B01CF" w14:paraId="5A65D594" w14:textId="77777777" w:rsidTr="0019235A">
        <w:tc>
          <w:tcPr>
            <w:tcW w:w="2405" w:type="dxa"/>
          </w:tcPr>
          <w:p w14:paraId="3BBA9934" w14:textId="4DE387EC" w:rsidR="00DF2134" w:rsidRPr="007B01CF" w:rsidRDefault="00DF2134" w:rsidP="00DF213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</w:rPr>
              <w:t>Bilag 2</w:t>
            </w:r>
            <w:r w:rsidR="002A5A03" w:rsidRPr="007B01CF">
              <w:rPr>
                <w:rFonts w:asciiTheme="minorHAnsi" w:hAnsiTheme="minorHAnsi"/>
              </w:rPr>
              <w:t xml:space="preserve"> – Leverandøren besvarelse – med svar på tildelingskriteri</w:t>
            </w:r>
            <w:r w:rsidR="00EE74D8">
              <w:rPr>
                <w:rFonts w:asciiTheme="minorHAnsi" w:hAnsiTheme="minorHAnsi"/>
              </w:rPr>
              <w:t>et</w:t>
            </w:r>
            <w:r w:rsidR="002A5A03" w:rsidRPr="007B01CF">
              <w:rPr>
                <w:rFonts w:asciiTheme="minorHAnsi" w:hAnsiTheme="minorHAnsi"/>
              </w:rPr>
              <w:t xml:space="preserve"> Klima og Miljø</w:t>
            </w:r>
          </w:p>
        </w:tc>
        <w:tc>
          <w:tcPr>
            <w:tcW w:w="5139" w:type="dxa"/>
          </w:tcPr>
          <w:p w14:paraId="50E7D312" w14:textId="05A6F93C" w:rsidR="00DF2134" w:rsidRPr="007B01CF" w:rsidRDefault="002A5A03" w:rsidP="00DF213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</w:rPr>
              <w:t>Leverandørens egen beskrivelse på inntil</w:t>
            </w:r>
            <w:r w:rsidR="00D324FA">
              <w:rPr>
                <w:rFonts w:asciiTheme="minorHAnsi" w:hAnsiTheme="minorHAnsi"/>
              </w:rPr>
              <w:t xml:space="preserve"> 800 ord, og evt- dokumentasjon på type asfalt i form av vedlegg. </w:t>
            </w:r>
            <w:r w:rsidRPr="007B01CF">
              <w:rPr>
                <w:rFonts w:asciiTheme="minorHAnsi" w:hAnsiTheme="minorHAnsi"/>
              </w:rPr>
              <w:t xml:space="preserve">Se punkt 8 i Konkurranseregler for beskrivelse av kriteriet, med eksempler på moment som vil få uttelling. </w:t>
            </w:r>
          </w:p>
        </w:tc>
        <w:tc>
          <w:tcPr>
            <w:tcW w:w="1518" w:type="dxa"/>
          </w:tcPr>
          <w:p w14:paraId="6899412A" w14:textId="77777777" w:rsidR="00DF2134" w:rsidRPr="007B01CF" w:rsidRDefault="00DF2134" w:rsidP="00DF2134">
            <w:pPr>
              <w:rPr>
                <w:rFonts w:asciiTheme="minorHAnsi" w:hAnsiTheme="minorHAnsi"/>
              </w:rPr>
            </w:pPr>
          </w:p>
        </w:tc>
      </w:tr>
      <w:tr w:rsidR="00DF2134" w:rsidRPr="007B01CF" w14:paraId="417A900C" w14:textId="77777777" w:rsidTr="0019235A">
        <w:tc>
          <w:tcPr>
            <w:tcW w:w="2405" w:type="dxa"/>
          </w:tcPr>
          <w:p w14:paraId="0FBF6922" w14:textId="0A31CE85" w:rsidR="00DF2134" w:rsidRPr="007B01CF" w:rsidRDefault="00DF2134" w:rsidP="00DF213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</w:rPr>
              <w:t xml:space="preserve">Bilag </w:t>
            </w:r>
            <w:r w:rsidR="002A5A03" w:rsidRPr="007B01CF">
              <w:rPr>
                <w:rFonts w:asciiTheme="minorHAnsi" w:hAnsiTheme="minorHAnsi"/>
              </w:rPr>
              <w:t>3</w:t>
            </w:r>
            <w:r w:rsidRPr="007B01CF">
              <w:rPr>
                <w:rFonts w:asciiTheme="minorHAnsi" w:hAnsiTheme="minorHAnsi"/>
              </w:rPr>
              <w:t xml:space="preserve"> </w:t>
            </w:r>
            <w:r w:rsidR="002A5A03" w:rsidRPr="007B01CF">
              <w:rPr>
                <w:rFonts w:asciiTheme="minorHAnsi" w:hAnsiTheme="minorHAnsi"/>
              </w:rPr>
              <w:t>Prisskjema</w:t>
            </w:r>
          </w:p>
        </w:tc>
        <w:tc>
          <w:tcPr>
            <w:tcW w:w="5139" w:type="dxa"/>
          </w:tcPr>
          <w:p w14:paraId="3D30F313" w14:textId="37EBF1A6" w:rsidR="00DF2134" w:rsidRPr="007B01CF" w:rsidRDefault="002A5A03" w:rsidP="00DF213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</w:rPr>
              <w:t>Utfylt prisposter i bilag 3 Prisskjema</w:t>
            </w:r>
          </w:p>
        </w:tc>
        <w:tc>
          <w:tcPr>
            <w:tcW w:w="1518" w:type="dxa"/>
          </w:tcPr>
          <w:p w14:paraId="19EA02CF" w14:textId="77777777" w:rsidR="00DF2134" w:rsidRPr="007B01CF" w:rsidRDefault="00DF2134" w:rsidP="00DF2134">
            <w:pPr>
              <w:rPr>
                <w:rFonts w:asciiTheme="minorHAnsi" w:hAnsiTheme="minorHAnsi"/>
              </w:rPr>
            </w:pPr>
          </w:p>
        </w:tc>
      </w:tr>
      <w:tr w:rsidR="00DF2134" w:rsidRPr="007B01CF" w14:paraId="63D95195" w14:textId="77777777" w:rsidTr="0019235A">
        <w:tc>
          <w:tcPr>
            <w:tcW w:w="2405" w:type="dxa"/>
          </w:tcPr>
          <w:p w14:paraId="15F4F5D4" w14:textId="77777777" w:rsidR="00DF2134" w:rsidRPr="007B01CF" w:rsidRDefault="00DF2134" w:rsidP="00DF213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</w:rPr>
              <w:t>Obligatorisk krav</w:t>
            </w:r>
          </w:p>
        </w:tc>
        <w:tc>
          <w:tcPr>
            <w:tcW w:w="5139" w:type="dxa"/>
          </w:tcPr>
          <w:p w14:paraId="718774D8" w14:textId="4F1142C7" w:rsidR="00DF2134" w:rsidRPr="007B01CF" w:rsidRDefault="00DF2134" w:rsidP="00DF213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</w:rPr>
              <w:t>Skatteattest, ikke eldre enn 6 mån</w:t>
            </w:r>
            <w:r w:rsidR="002A5A03" w:rsidRPr="007B01CF">
              <w:rPr>
                <w:rFonts w:asciiTheme="minorHAnsi" w:hAnsiTheme="minorHAnsi"/>
              </w:rPr>
              <w:t>e</w:t>
            </w:r>
            <w:r w:rsidRPr="007B01CF">
              <w:rPr>
                <w:rFonts w:asciiTheme="minorHAnsi" w:hAnsiTheme="minorHAnsi"/>
              </w:rPr>
              <w:t>der fr</w:t>
            </w:r>
            <w:r w:rsidR="00283949">
              <w:rPr>
                <w:rFonts w:asciiTheme="minorHAnsi" w:hAnsiTheme="minorHAnsi"/>
              </w:rPr>
              <w:t>a</w:t>
            </w:r>
            <w:r w:rsidRPr="007B01CF">
              <w:rPr>
                <w:rFonts w:asciiTheme="minorHAnsi" w:hAnsiTheme="minorHAnsi"/>
              </w:rPr>
              <w:t xml:space="preserve"> dato for tilb</w:t>
            </w:r>
            <w:r w:rsidR="002A5A03" w:rsidRPr="007B01CF">
              <w:rPr>
                <w:rFonts w:asciiTheme="minorHAnsi" w:hAnsiTheme="minorHAnsi"/>
              </w:rPr>
              <w:t>u</w:t>
            </w:r>
            <w:r w:rsidRPr="007B01CF">
              <w:rPr>
                <w:rFonts w:asciiTheme="minorHAnsi" w:hAnsiTheme="minorHAnsi"/>
              </w:rPr>
              <w:t>dsfrist, jf. Konkurranse</w:t>
            </w:r>
            <w:r w:rsidR="002A5A03" w:rsidRPr="007B01CF">
              <w:rPr>
                <w:rFonts w:asciiTheme="minorHAnsi" w:hAnsiTheme="minorHAnsi"/>
              </w:rPr>
              <w:t>regler</w:t>
            </w:r>
            <w:r w:rsidRPr="007B01CF">
              <w:rPr>
                <w:rFonts w:asciiTheme="minorHAnsi" w:hAnsiTheme="minorHAnsi"/>
              </w:rPr>
              <w:t xml:space="preserve">, punkt </w:t>
            </w:r>
            <w:r w:rsidR="002A5A03" w:rsidRPr="007B01CF">
              <w:rPr>
                <w:rFonts w:asciiTheme="minorHAnsi" w:hAnsiTheme="minorHAnsi"/>
              </w:rPr>
              <w:t>7.3</w:t>
            </w:r>
          </w:p>
        </w:tc>
        <w:tc>
          <w:tcPr>
            <w:tcW w:w="1518" w:type="dxa"/>
          </w:tcPr>
          <w:p w14:paraId="749A7076" w14:textId="77777777" w:rsidR="00DF2134" w:rsidRPr="007B01CF" w:rsidRDefault="00DF2134" w:rsidP="00DF2134">
            <w:pPr>
              <w:rPr>
                <w:rFonts w:asciiTheme="minorHAnsi" w:hAnsiTheme="minorHAnsi"/>
              </w:rPr>
            </w:pPr>
          </w:p>
        </w:tc>
      </w:tr>
      <w:tr w:rsidR="00DF2134" w:rsidRPr="007B01CF" w14:paraId="0F800C41" w14:textId="77777777" w:rsidTr="0019235A">
        <w:tc>
          <w:tcPr>
            <w:tcW w:w="2405" w:type="dxa"/>
          </w:tcPr>
          <w:p w14:paraId="231B9E91" w14:textId="77777777" w:rsidR="00DF2134" w:rsidRPr="007B01CF" w:rsidRDefault="00DF2134" w:rsidP="00DF213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</w:rPr>
              <w:t>Kvalifikasjonskrav</w:t>
            </w:r>
          </w:p>
        </w:tc>
        <w:tc>
          <w:tcPr>
            <w:tcW w:w="5139" w:type="dxa"/>
          </w:tcPr>
          <w:p w14:paraId="759EE78E" w14:textId="05AC14EF" w:rsidR="00DF2134" w:rsidRPr="007B01CF" w:rsidRDefault="002A5A03" w:rsidP="00DF213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</w:rPr>
              <w:t>Firmaattest, jf. Konkurranseregler punkt 7.4</w:t>
            </w:r>
          </w:p>
        </w:tc>
        <w:tc>
          <w:tcPr>
            <w:tcW w:w="1518" w:type="dxa"/>
          </w:tcPr>
          <w:p w14:paraId="6C262C58" w14:textId="77777777" w:rsidR="00DF2134" w:rsidRPr="007B01CF" w:rsidRDefault="00DF2134" w:rsidP="00DF2134">
            <w:pPr>
              <w:rPr>
                <w:rFonts w:asciiTheme="minorHAnsi" w:hAnsiTheme="minorHAnsi"/>
              </w:rPr>
            </w:pPr>
          </w:p>
        </w:tc>
      </w:tr>
      <w:tr w:rsidR="00DF2134" w:rsidRPr="007B01CF" w14:paraId="10E3FFB5" w14:textId="77777777" w:rsidTr="0019235A">
        <w:tc>
          <w:tcPr>
            <w:tcW w:w="2405" w:type="dxa"/>
          </w:tcPr>
          <w:p w14:paraId="3E62DCD3" w14:textId="77777777" w:rsidR="00DF2134" w:rsidRPr="007B01CF" w:rsidRDefault="00DF2134" w:rsidP="00DF213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</w:rPr>
              <w:t>Kvalifikasjonskrav</w:t>
            </w:r>
          </w:p>
        </w:tc>
        <w:tc>
          <w:tcPr>
            <w:tcW w:w="5139" w:type="dxa"/>
          </w:tcPr>
          <w:p w14:paraId="71BE61DE" w14:textId="79BFD62A" w:rsidR="00DF2134" w:rsidRPr="007B01CF" w:rsidRDefault="002A5A03" w:rsidP="00DF2134">
            <w:pPr>
              <w:rPr>
                <w:rFonts w:asciiTheme="minorHAnsi" w:hAnsiTheme="minorHAnsi"/>
              </w:rPr>
            </w:pPr>
            <w:r w:rsidRPr="00142ACE">
              <w:rPr>
                <w:rFonts w:asciiTheme="minorHAnsi" w:hAnsiTheme="minorHAnsi"/>
                <w:lang w:val="nn-NO"/>
              </w:rPr>
              <w:t xml:space="preserve">Utfylt vedlegg 5 Oversikt over relevante oppdrag, jf. </w:t>
            </w:r>
            <w:r w:rsidR="007B01CF" w:rsidRPr="007B01CF">
              <w:rPr>
                <w:rFonts w:asciiTheme="minorHAnsi" w:hAnsiTheme="minorHAnsi"/>
              </w:rPr>
              <w:t>Konkurranseregler</w:t>
            </w:r>
            <w:r w:rsidRPr="007B01CF">
              <w:rPr>
                <w:rFonts w:asciiTheme="minorHAnsi" w:hAnsiTheme="minorHAnsi"/>
              </w:rPr>
              <w:t xml:space="preserve"> punkt </w:t>
            </w:r>
            <w:r w:rsidR="007B01CF" w:rsidRPr="007B01CF">
              <w:rPr>
                <w:rFonts w:asciiTheme="minorHAnsi" w:hAnsiTheme="minorHAnsi"/>
              </w:rPr>
              <w:t>7.5 Krav til erfaring</w:t>
            </w:r>
          </w:p>
        </w:tc>
        <w:tc>
          <w:tcPr>
            <w:tcW w:w="1518" w:type="dxa"/>
          </w:tcPr>
          <w:p w14:paraId="2FBD6BF9" w14:textId="77777777" w:rsidR="00DF2134" w:rsidRPr="007B01CF" w:rsidRDefault="00DF2134" w:rsidP="00DF2134">
            <w:pPr>
              <w:rPr>
                <w:rFonts w:asciiTheme="minorHAnsi" w:hAnsiTheme="minorHAnsi"/>
              </w:rPr>
            </w:pPr>
          </w:p>
        </w:tc>
      </w:tr>
      <w:tr w:rsidR="002A5A03" w:rsidRPr="007B01CF" w14:paraId="20F364AB" w14:textId="77777777" w:rsidTr="0019235A">
        <w:tc>
          <w:tcPr>
            <w:tcW w:w="2405" w:type="dxa"/>
          </w:tcPr>
          <w:p w14:paraId="399F49AA" w14:textId="039D094A" w:rsidR="002A5A03" w:rsidRPr="007B01CF" w:rsidRDefault="007B01CF" w:rsidP="00DF213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</w:rPr>
              <w:t>Kvalifikasjonskrav</w:t>
            </w:r>
          </w:p>
        </w:tc>
        <w:tc>
          <w:tcPr>
            <w:tcW w:w="5139" w:type="dxa"/>
          </w:tcPr>
          <w:p w14:paraId="2ED9CA70" w14:textId="532D483F" w:rsidR="002A5A03" w:rsidRPr="007B01CF" w:rsidRDefault="007B01CF" w:rsidP="00DF2134">
            <w:pPr>
              <w:rPr>
                <w:rFonts w:asciiTheme="minorHAnsi" w:hAnsiTheme="minorHAnsi"/>
              </w:rPr>
            </w:pPr>
            <w:r w:rsidRPr="007B01CF">
              <w:rPr>
                <w:rFonts w:asciiTheme="minorHAnsi" w:hAnsiTheme="minorHAnsi"/>
              </w:rPr>
              <w:t>Leverandørens egen beskrivelse av tekniske personell og tekniske enheter/utstyr tilbyder disponerer over til oppfyllelse av kontrakten, gjerne i tabellform, jf. Konkurranseregler punkt 7.5 Krav til kompetanse og kapasitet</w:t>
            </w:r>
          </w:p>
        </w:tc>
        <w:tc>
          <w:tcPr>
            <w:tcW w:w="1518" w:type="dxa"/>
          </w:tcPr>
          <w:p w14:paraId="7437EFB2" w14:textId="77777777" w:rsidR="002A5A03" w:rsidRPr="007B01CF" w:rsidRDefault="002A5A03" w:rsidP="00DF2134">
            <w:pPr>
              <w:rPr>
                <w:rFonts w:asciiTheme="minorHAnsi" w:hAnsiTheme="minorHAnsi"/>
              </w:rPr>
            </w:pPr>
          </w:p>
        </w:tc>
      </w:tr>
    </w:tbl>
    <w:p w14:paraId="07CFD6BF" w14:textId="77777777" w:rsidR="00DF2134" w:rsidRDefault="00DF2134" w:rsidP="003A6B93">
      <w:pPr>
        <w:rPr>
          <w:rFonts w:asciiTheme="minorHAnsi" w:hAnsiTheme="minorHAnsi"/>
        </w:rPr>
      </w:pPr>
    </w:p>
    <w:p w14:paraId="265244B0" w14:textId="6D978D1A" w:rsidR="007B01CF" w:rsidRDefault="007B01CF" w:rsidP="003A6B93">
      <w:pPr>
        <w:rPr>
          <w:rFonts w:asciiTheme="minorHAnsi" w:hAnsiTheme="minorHAnsi"/>
        </w:rPr>
      </w:pPr>
      <w:r w:rsidRPr="007B01CF">
        <w:rPr>
          <w:rFonts w:asciiTheme="minorHAnsi" w:hAnsiTheme="minorHAnsi"/>
        </w:rPr>
        <w:t>Det bekreftes at tilbudet vedstås frem til vedståelsesfristens utløp som oppgitt i konkurransegrunnlaget, evt. frem til kontraktsignering dersom det skjer før.</w:t>
      </w:r>
    </w:p>
    <w:p w14:paraId="2DE34ABC" w14:textId="77777777" w:rsidR="007B01CF" w:rsidRPr="007B01CF" w:rsidRDefault="007B01CF" w:rsidP="003A6B93">
      <w:pPr>
        <w:rPr>
          <w:rFonts w:asciiTheme="minorHAnsi" w:hAnsiTheme="minorHAnsi"/>
        </w:rPr>
      </w:pPr>
    </w:p>
    <w:p w14:paraId="08D5F5E6" w14:textId="77777777" w:rsidR="003A6B93" w:rsidRPr="007B01CF" w:rsidRDefault="003A6B93" w:rsidP="003A6B93">
      <w:pPr>
        <w:rPr>
          <w:rFonts w:asciiTheme="minorHAnsi" w:hAnsiTheme="minorHAnsi"/>
        </w:rPr>
      </w:pPr>
      <w:r w:rsidRPr="007B01CF">
        <w:rPr>
          <w:rFonts w:asciiTheme="minorHAnsi" w:hAnsiTheme="minorHAnsi"/>
        </w:rPr>
        <w:t>Vi ser frem til å høre fra dere.</w:t>
      </w:r>
    </w:p>
    <w:p w14:paraId="17B59DC4" w14:textId="77777777" w:rsidR="007B01CF" w:rsidRDefault="007B01CF" w:rsidP="003A6B93">
      <w:pPr>
        <w:rPr>
          <w:rFonts w:asciiTheme="minorHAnsi" w:hAnsiTheme="minorHAnsi"/>
        </w:rPr>
      </w:pPr>
    </w:p>
    <w:p w14:paraId="2DE18D14" w14:textId="03B6D27C" w:rsidR="003A6B93" w:rsidRPr="007B01CF" w:rsidRDefault="003A6B93" w:rsidP="003A6B93">
      <w:pPr>
        <w:rPr>
          <w:rFonts w:asciiTheme="minorHAnsi" w:hAnsiTheme="minorHAnsi"/>
        </w:rPr>
      </w:pPr>
      <w:r w:rsidRPr="007B01CF">
        <w:rPr>
          <w:rFonts w:asciiTheme="minorHAnsi" w:hAnsiTheme="minorHAnsi"/>
        </w:rPr>
        <w:t>Med vennlig hilsen</w:t>
      </w:r>
    </w:p>
    <w:p w14:paraId="0775F047" w14:textId="77777777" w:rsidR="003A6B93" w:rsidRPr="007B01CF" w:rsidRDefault="003A6B93" w:rsidP="003A6B93">
      <w:pPr>
        <w:rPr>
          <w:rFonts w:asciiTheme="minorHAnsi" w:hAnsiTheme="minorHAnsi"/>
          <w:highlight w:val="yellow"/>
        </w:rPr>
      </w:pPr>
      <w:r w:rsidRPr="007B01CF">
        <w:rPr>
          <w:rFonts w:asciiTheme="minorHAnsi" w:hAnsiTheme="minorHAnsi"/>
          <w:highlight w:val="yellow"/>
        </w:rPr>
        <w:t>[NN]</w:t>
      </w:r>
    </w:p>
    <w:p w14:paraId="528F9282" w14:textId="77777777" w:rsidR="00DA7A1A" w:rsidRPr="007B01CF" w:rsidRDefault="003A6B93" w:rsidP="00A72694">
      <w:pPr>
        <w:rPr>
          <w:rFonts w:asciiTheme="minorHAnsi" w:hAnsiTheme="minorHAnsi"/>
        </w:rPr>
      </w:pPr>
      <w:r w:rsidRPr="007B01CF">
        <w:rPr>
          <w:rFonts w:asciiTheme="minorHAnsi" w:hAnsiTheme="minorHAnsi"/>
          <w:highlight w:val="yellow"/>
        </w:rPr>
        <w:t>[Tittel]</w:t>
      </w:r>
    </w:p>
    <w:sectPr w:rsidR="00DA7A1A" w:rsidRPr="007B01CF" w:rsidSect="003628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9C8F2" w14:textId="77777777" w:rsidR="00C801B0" w:rsidRDefault="00C801B0" w:rsidP="00D7129D">
      <w:r>
        <w:separator/>
      </w:r>
    </w:p>
  </w:endnote>
  <w:endnote w:type="continuationSeparator" w:id="0">
    <w:p w14:paraId="5E36222F" w14:textId="77777777" w:rsidR="00C801B0" w:rsidRDefault="00C801B0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D2085" w14:textId="77777777" w:rsidR="00C801B0" w:rsidRDefault="00C801B0" w:rsidP="00D7129D">
      <w:r>
        <w:separator/>
      </w:r>
    </w:p>
  </w:footnote>
  <w:footnote w:type="continuationSeparator" w:id="0">
    <w:p w14:paraId="358FBFD1" w14:textId="77777777" w:rsidR="00C801B0" w:rsidRDefault="00C801B0" w:rsidP="00D7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5503751">
    <w:abstractNumId w:val="0"/>
  </w:num>
  <w:num w:numId="2" w16cid:durableId="220753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A797E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2F9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ACE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949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638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5A03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5D6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B767E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27D68"/>
    <w:rsid w:val="004303EB"/>
    <w:rsid w:val="00431BFD"/>
    <w:rsid w:val="00431D63"/>
    <w:rsid w:val="00431FCA"/>
    <w:rsid w:val="00432EFB"/>
    <w:rsid w:val="00433244"/>
    <w:rsid w:val="00433D0B"/>
    <w:rsid w:val="004342B9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BA6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1BDB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627F"/>
    <w:rsid w:val="006570F9"/>
    <w:rsid w:val="0065728D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89E"/>
    <w:rsid w:val="00672AF9"/>
    <w:rsid w:val="00672D64"/>
    <w:rsid w:val="00675CC1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483B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07C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01CF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2F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585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8E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7D6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277B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0AD6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28F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2BD9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43F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1B9C"/>
    <w:rsid w:val="00C721DC"/>
    <w:rsid w:val="00C72DBD"/>
    <w:rsid w:val="00C72DD2"/>
    <w:rsid w:val="00C759C8"/>
    <w:rsid w:val="00C777D1"/>
    <w:rsid w:val="00C779AB"/>
    <w:rsid w:val="00C801B0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114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24FA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96D8D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134"/>
    <w:rsid w:val="00DF284B"/>
    <w:rsid w:val="00DF2EAE"/>
    <w:rsid w:val="00DF3304"/>
    <w:rsid w:val="00DF3D2A"/>
    <w:rsid w:val="00DF519D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E74D8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2ADC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3C75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EC455"/>
  <w15:docId w15:val="{E4FD7967-CBBB-48F4-B535-5338231B7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ik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ikn">
    <w:name w:val="Topptekst Teik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tntekst">
    <w:name w:val="footer"/>
    <w:basedOn w:val="Normal"/>
    <w:link w:val="BotntekstTeik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otntekstTeikn">
    <w:name w:val="Botntekst Teikn"/>
    <w:link w:val="Bot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ikn">
    <w:name w:val="Bobletekst Teik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e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aldartekst">
    <w:name w:val="Placeholder Text"/>
    <w:basedOn w:val="Standardskriftforavsnitt"/>
    <w:uiPriority w:val="99"/>
    <w:semiHidden/>
    <w:rsid w:val="00DA7A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A11BA-004F-49E6-ADD3-A37EEACED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52</TotalTime>
  <Pages>1</Pages>
  <Words>321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Torstein Fjeldet Lunde</cp:lastModifiedBy>
  <cp:revision>18</cp:revision>
  <dcterms:created xsi:type="dcterms:W3CDTF">2015-08-04T11:52:00Z</dcterms:created>
  <dcterms:modified xsi:type="dcterms:W3CDTF">2026-08-25T12:23:00Z</dcterms:modified>
</cp:coreProperties>
</file>